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C40DBC" w14:textId="06CF3D1F" w:rsidR="006B2F86" w:rsidRDefault="002B6551" w:rsidP="00E71FC3">
      <w:pPr>
        <w:pStyle w:val="NoSpacing"/>
      </w:pPr>
      <w:r>
        <w:rPr>
          <w:u w:val="single"/>
        </w:rPr>
        <w:t>John de LAKE</w:t>
      </w:r>
      <w:r>
        <w:t xml:space="preserve">     (1410-1499)</w:t>
      </w:r>
    </w:p>
    <w:p w14:paraId="57687AC5" w14:textId="256238CC" w:rsidR="002B6551" w:rsidRDefault="002B6551" w:rsidP="00E71FC3">
      <w:pPr>
        <w:pStyle w:val="NoSpacing"/>
      </w:pPr>
      <w:r>
        <w:t xml:space="preserve">of Normanton, West Riding </w:t>
      </w:r>
      <w:proofErr w:type="spellStart"/>
      <w:r>
        <w:t>ofYorkshire</w:t>
      </w:r>
      <w:proofErr w:type="spellEnd"/>
      <w:r>
        <w:t>.</w:t>
      </w:r>
    </w:p>
    <w:p w14:paraId="4429B4BD" w14:textId="0F078D35" w:rsidR="002B6551" w:rsidRDefault="002B6551" w:rsidP="00E71FC3">
      <w:pPr>
        <w:pStyle w:val="NoSpacing"/>
      </w:pPr>
    </w:p>
    <w:p w14:paraId="2FC0D5DD" w14:textId="13D94E30" w:rsidR="002B6551" w:rsidRDefault="002B6551" w:rsidP="00E71FC3">
      <w:pPr>
        <w:pStyle w:val="NoSpacing"/>
      </w:pPr>
    </w:p>
    <w:p w14:paraId="1299452E" w14:textId="04485EE6" w:rsidR="002B6551" w:rsidRDefault="002B6551" w:rsidP="00E71FC3">
      <w:pPr>
        <w:pStyle w:val="NoSpacing"/>
      </w:pPr>
      <w:r>
        <w:tab/>
        <w:t>1410</w:t>
      </w:r>
      <w:r>
        <w:tab/>
        <w:t>He was born.</w:t>
      </w:r>
    </w:p>
    <w:p w14:paraId="676D3DD9" w14:textId="7AF990C3" w:rsidR="002B6551" w:rsidRDefault="002B6551" w:rsidP="00E71FC3">
      <w:pPr>
        <w:pStyle w:val="NoSpacing"/>
      </w:pPr>
      <w:r>
        <w:tab/>
      </w:r>
      <w:r>
        <w:tab/>
      </w:r>
      <w:bookmarkStart w:id="0" w:name="_GoBack"/>
      <w:r>
        <w:t>(Ancestry citing UK and Ireland, Find A Grave Index, 1300s – current)</w:t>
      </w:r>
      <w:bookmarkEnd w:id="0"/>
    </w:p>
    <w:p w14:paraId="131BDFBE" w14:textId="1BF1678F" w:rsidR="002B6551" w:rsidRDefault="002B6551" w:rsidP="00E71FC3">
      <w:pPr>
        <w:pStyle w:val="NoSpacing"/>
      </w:pPr>
      <w:r>
        <w:t>24 Sep.1499</w:t>
      </w:r>
      <w:r>
        <w:tab/>
        <w:t>Died.  (ibid.)</w:t>
      </w:r>
    </w:p>
    <w:p w14:paraId="171E921F" w14:textId="0AD87972" w:rsidR="002B6551" w:rsidRDefault="002B6551" w:rsidP="00E71FC3">
      <w:pPr>
        <w:pStyle w:val="NoSpacing"/>
      </w:pPr>
    </w:p>
    <w:p w14:paraId="2DB7B726" w14:textId="7BF9F123" w:rsidR="002B6551" w:rsidRDefault="002B6551" w:rsidP="00E71FC3">
      <w:pPr>
        <w:pStyle w:val="NoSpacing"/>
      </w:pPr>
    </w:p>
    <w:p w14:paraId="3EA4BEBB" w14:textId="54B92A88" w:rsidR="002B6551" w:rsidRPr="002B6551" w:rsidRDefault="002B6551" w:rsidP="00E71FC3">
      <w:pPr>
        <w:pStyle w:val="NoSpacing"/>
      </w:pPr>
      <w:r>
        <w:t>22 January 2020</w:t>
      </w:r>
    </w:p>
    <w:sectPr w:rsidR="002B6551" w:rsidRPr="002B655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40A79D" w14:textId="77777777" w:rsidR="002B6551" w:rsidRDefault="002B6551" w:rsidP="00E71FC3">
      <w:pPr>
        <w:spacing w:after="0" w:line="240" w:lineRule="auto"/>
      </w:pPr>
      <w:r>
        <w:separator/>
      </w:r>
    </w:p>
  </w:endnote>
  <w:endnote w:type="continuationSeparator" w:id="0">
    <w:p w14:paraId="48BF0D0A" w14:textId="77777777" w:rsidR="002B6551" w:rsidRDefault="002B655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D7B59C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4FB4A6" w14:textId="77777777" w:rsidR="002B6551" w:rsidRDefault="002B6551" w:rsidP="00E71FC3">
      <w:pPr>
        <w:spacing w:after="0" w:line="240" w:lineRule="auto"/>
      </w:pPr>
      <w:r>
        <w:separator/>
      </w:r>
    </w:p>
  </w:footnote>
  <w:footnote w:type="continuationSeparator" w:id="0">
    <w:p w14:paraId="58298DA9" w14:textId="77777777" w:rsidR="002B6551" w:rsidRDefault="002B655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551"/>
    <w:rsid w:val="001A7C09"/>
    <w:rsid w:val="002B6551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DA891E"/>
  <w15:chartTrackingRefBased/>
  <w15:docId w15:val="{FFE7654A-5884-46EA-8561-94C5ABE07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3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2020-01-22T20:17:00Z</dcterms:created>
  <dcterms:modified xsi:type="dcterms:W3CDTF">2020-01-22T20:20:00Z</dcterms:modified>
</cp:coreProperties>
</file>